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D3779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MEER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12611D8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Burscombe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Devon. Husbandman.</w:t>
      </w:r>
    </w:p>
    <w:p w14:paraId="3C877318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574194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7B86C9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Hulle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esquire(q.v.), made a plaint of trespass and taking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animals</w:t>
      </w:r>
      <w:proofErr w:type="gramEnd"/>
    </w:p>
    <w:p w14:paraId="5EEE9373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him.</w:t>
      </w:r>
    </w:p>
    <w:p w14:paraId="019B9918" w14:textId="77777777" w:rsidR="00947E80" w:rsidRDefault="00947E80" w:rsidP="00947E80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94CD9ED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513962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133333" w14:textId="77777777" w:rsidR="00947E80" w:rsidRDefault="00947E80" w:rsidP="00947E8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February 2021</w:t>
      </w:r>
    </w:p>
    <w:p w14:paraId="482F02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58566" w14:textId="77777777" w:rsidR="00947E80" w:rsidRDefault="00947E80" w:rsidP="009139A6">
      <w:r>
        <w:separator/>
      </w:r>
    </w:p>
  </w:endnote>
  <w:endnote w:type="continuationSeparator" w:id="0">
    <w:p w14:paraId="2BE9FEAC" w14:textId="77777777" w:rsidR="00947E80" w:rsidRDefault="00947E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140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53B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90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9F810" w14:textId="77777777" w:rsidR="00947E80" w:rsidRDefault="00947E80" w:rsidP="009139A6">
      <w:r>
        <w:separator/>
      </w:r>
    </w:p>
  </w:footnote>
  <w:footnote w:type="continuationSeparator" w:id="0">
    <w:p w14:paraId="4136362F" w14:textId="77777777" w:rsidR="00947E80" w:rsidRDefault="00947E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10A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3B6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7B4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80"/>
    <w:rsid w:val="000666E0"/>
    <w:rsid w:val="002510B7"/>
    <w:rsid w:val="005C130B"/>
    <w:rsid w:val="00826F5C"/>
    <w:rsid w:val="009139A6"/>
    <w:rsid w:val="009448BB"/>
    <w:rsid w:val="00947E80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EF31A"/>
  <w15:chartTrackingRefBased/>
  <w15:docId w15:val="{06C4AA21-3422-4ECC-8105-08573EF7A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7E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2021-03-17T10:39:00Z</dcterms:created>
  <dcterms:modified xsi:type="dcterms:W3CDTF">2021-03-17T10:40:00Z</dcterms:modified>
</cp:coreProperties>
</file>